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9F360" w14:textId="77777777" w:rsidR="00AB312B" w:rsidRDefault="00BF4971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1BE9F367" w14:textId="77777777" w:rsidTr="00703861">
        <w:tc>
          <w:tcPr>
            <w:tcW w:w="1131" w:type="dxa"/>
            <w:gridSpan w:val="2"/>
            <w:vAlign w:val="bottom"/>
          </w:tcPr>
          <w:p w14:paraId="1BE9F361" w14:textId="77777777" w:rsidR="00AB312B" w:rsidRDefault="00BF4971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E9F362" w14:textId="01A738B2" w:rsidR="00AB312B" w:rsidRDefault="00AB312B" w:rsidP="00681D7A">
                <w:pPr>
                  <w:pStyle w:val="FormInfo"/>
                </w:pP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1BE9F363" w14:textId="77777777" w:rsidR="00AB312B" w:rsidRDefault="00BF4971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E9F364" w14:textId="77777777" w:rsidR="00AB312B" w:rsidRDefault="00681D7A" w:rsidP="00681D7A">
                <w:pPr>
                  <w:pStyle w:val="FormInfo"/>
                </w:pPr>
                <w:r>
                  <w:t xml:space="preserve">      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1BE9F365" w14:textId="77777777" w:rsidR="00AB312B" w:rsidRDefault="00BF4971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E9F366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1BE9F373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1BE9F368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1BE9F369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1BE9F36A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1BE9F36B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1BE9F36C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1BE9F36D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1BE9F36E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1BE9F36F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1BE9F370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1BE9F371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1BE9F372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1BE9F37A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BE9F374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1BE9F375" w14:textId="77777777" w:rsidR="00AB312B" w:rsidRDefault="00AB312B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76" w14:textId="77777777" w:rsidR="00AB312B" w:rsidRDefault="00AB312B"/>
        </w:tc>
        <w:tc>
          <w:tcPr>
            <w:tcW w:w="2736" w:type="dxa"/>
          </w:tcPr>
          <w:p w14:paraId="1BE9F37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78" w14:textId="77777777" w:rsidR="00AB312B" w:rsidRDefault="00AB312B"/>
        </w:tc>
        <w:tc>
          <w:tcPr>
            <w:tcW w:w="2735" w:type="dxa"/>
          </w:tcPr>
          <w:p w14:paraId="1BE9F37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E9F38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BE9F37B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1BE9F37C" w14:textId="77777777" w:rsidR="00AB312B" w:rsidRDefault="00AB312B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7D" w14:textId="77777777" w:rsidR="00AB312B" w:rsidRDefault="00AB312B"/>
        </w:tc>
        <w:tc>
          <w:tcPr>
            <w:tcW w:w="2736" w:type="dxa"/>
          </w:tcPr>
          <w:p w14:paraId="1BE9F37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7F" w14:textId="77777777" w:rsidR="00AB312B" w:rsidRDefault="00AB312B"/>
        </w:tc>
        <w:tc>
          <w:tcPr>
            <w:tcW w:w="2735" w:type="dxa"/>
          </w:tcPr>
          <w:p w14:paraId="1BE9F38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E9F388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1BE9F382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1BE9F383" w14:textId="77777777" w:rsidR="00AB312B" w:rsidRDefault="00AB312B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84" w14:textId="77777777" w:rsidR="00AB312B" w:rsidRDefault="00AB312B" w:rsidP="00681D7A"/>
        </w:tc>
        <w:tc>
          <w:tcPr>
            <w:tcW w:w="2736" w:type="dxa"/>
          </w:tcPr>
          <w:p w14:paraId="1BE9F38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86" w14:textId="77777777" w:rsidR="00AB312B" w:rsidRDefault="00AB312B"/>
        </w:tc>
        <w:tc>
          <w:tcPr>
            <w:tcW w:w="2735" w:type="dxa"/>
          </w:tcPr>
          <w:p w14:paraId="1BE9F38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E9F38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BE9F389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1BE9F38A" w14:textId="77777777" w:rsidR="00AB312B" w:rsidRDefault="00AB312B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8B" w14:textId="77777777" w:rsidR="00AB312B" w:rsidRDefault="00AB312B"/>
        </w:tc>
        <w:tc>
          <w:tcPr>
            <w:tcW w:w="2736" w:type="dxa"/>
          </w:tcPr>
          <w:p w14:paraId="1BE9F38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8D" w14:textId="77777777" w:rsidR="00AB312B" w:rsidRDefault="00AB312B"/>
        </w:tc>
        <w:tc>
          <w:tcPr>
            <w:tcW w:w="2735" w:type="dxa"/>
          </w:tcPr>
          <w:p w14:paraId="1BE9F38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E9F396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BE9F390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1BE9F39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92" w14:textId="77777777" w:rsidR="00AB312B" w:rsidRDefault="00AB312B"/>
        </w:tc>
        <w:tc>
          <w:tcPr>
            <w:tcW w:w="2736" w:type="dxa"/>
          </w:tcPr>
          <w:p w14:paraId="1BE9F39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94" w14:textId="77777777" w:rsidR="00AB312B" w:rsidRDefault="00AB312B"/>
        </w:tc>
        <w:tc>
          <w:tcPr>
            <w:tcW w:w="2735" w:type="dxa"/>
          </w:tcPr>
          <w:p w14:paraId="1BE9F39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E9F39D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1BE9F397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1BE9F398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99" w14:textId="77777777" w:rsidR="00AB312B" w:rsidRDefault="00AB312B"/>
        </w:tc>
        <w:tc>
          <w:tcPr>
            <w:tcW w:w="2736" w:type="dxa"/>
          </w:tcPr>
          <w:p w14:paraId="1BE9F39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E9F39B" w14:textId="77777777" w:rsidR="00AB312B" w:rsidRDefault="00AB312B"/>
        </w:tc>
        <w:tc>
          <w:tcPr>
            <w:tcW w:w="2735" w:type="dxa"/>
          </w:tcPr>
          <w:p w14:paraId="1BE9F39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BE9F39E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9F3A1" w14:textId="77777777" w:rsidR="00E76A00" w:rsidRDefault="00E76A00">
      <w:pPr>
        <w:spacing w:before="0" w:after="0"/>
      </w:pPr>
      <w:r>
        <w:separator/>
      </w:r>
    </w:p>
  </w:endnote>
  <w:endnote w:type="continuationSeparator" w:id="0">
    <w:p w14:paraId="1BE9F3A2" w14:textId="77777777" w:rsidR="00E76A00" w:rsidRDefault="00E76A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5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6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35409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8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9F39F" w14:textId="77777777" w:rsidR="00E76A00" w:rsidRDefault="00E76A00">
      <w:pPr>
        <w:spacing w:before="0" w:after="0"/>
      </w:pPr>
      <w:r>
        <w:separator/>
      </w:r>
    </w:p>
  </w:footnote>
  <w:footnote w:type="continuationSeparator" w:id="0">
    <w:p w14:paraId="1BE9F3A0" w14:textId="77777777" w:rsidR="00E76A00" w:rsidRDefault="00E76A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3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4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F3A7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75F76"/>
    <w:rsid w:val="00181D24"/>
    <w:rsid w:val="00190FE0"/>
    <w:rsid w:val="001F1E94"/>
    <w:rsid w:val="002D084C"/>
    <w:rsid w:val="00306CD7"/>
    <w:rsid w:val="004F7C40"/>
    <w:rsid w:val="00596C29"/>
    <w:rsid w:val="005D5FF4"/>
    <w:rsid w:val="00681D7A"/>
    <w:rsid w:val="00703861"/>
    <w:rsid w:val="00770E32"/>
    <w:rsid w:val="00806759"/>
    <w:rsid w:val="00834BD2"/>
    <w:rsid w:val="008433BA"/>
    <w:rsid w:val="00854B57"/>
    <w:rsid w:val="00891E88"/>
    <w:rsid w:val="009E149C"/>
    <w:rsid w:val="00A2618D"/>
    <w:rsid w:val="00A35409"/>
    <w:rsid w:val="00A4705C"/>
    <w:rsid w:val="00A5569B"/>
    <w:rsid w:val="00AB312B"/>
    <w:rsid w:val="00B67144"/>
    <w:rsid w:val="00BA345E"/>
    <w:rsid w:val="00BA7A0F"/>
    <w:rsid w:val="00BB0EE1"/>
    <w:rsid w:val="00BF4971"/>
    <w:rsid w:val="00C56526"/>
    <w:rsid w:val="00CA719B"/>
    <w:rsid w:val="00D43612"/>
    <w:rsid w:val="00E21610"/>
    <w:rsid w:val="00E509C5"/>
    <w:rsid w:val="00E65E24"/>
    <w:rsid w:val="00E76A00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E9F360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A66291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A6FF3-FFBF-41D1-AC27-7E2F5E94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0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2020-02-25T16:23:00Z</cp:lastPrinted>
  <dcterms:created xsi:type="dcterms:W3CDTF">2020-11-04T22:02:00Z</dcterms:created>
  <dcterms:modified xsi:type="dcterms:W3CDTF">2020-11-04T22:02:00Z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